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B66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30414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0414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04149" w:rsidRDefault="00304149" w:rsidP="003041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04149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4149" w:rsidRPr="008421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041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04149" w:rsidRPr="008421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04149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04149" w:rsidRPr="008421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04149" w:rsidRDefault="00D849B7" w:rsidP="00304149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041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04149" w:rsidRPr="008421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04149">
        <w:trPr>
          <w:trHeight w:val="2379"/>
        </w:trPr>
        <w:tc>
          <w:tcPr>
            <w:tcW w:w="9498" w:type="dxa"/>
            <w:gridSpan w:val="3"/>
          </w:tcPr>
          <w:p w:rsidR="002F054A" w:rsidRPr="003B7C5A" w:rsidRDefault="002F054A" w:rsidP="0030414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04149" w:rsidRDefault="00304149" w:rsidP="00304149">
            <w:pPr>
              <w:pStyle w:val="FootnoteText"/>
              <w:ind w:firstLine="1051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</w:t>
            </w: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หน่วยงาน และผลสำเร็จของการดำเนินงานตามแนวทาง/ม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าตรการดังกล่าวได้ครบถ้วนสมบูรณ์</w:t>
            </w:r>
          </w:p>
          <w:p w:rsidR="00E379B3" w:rsidRPr="00304149" w:rsidRDefault="00304149" w:rsidP="00304149">
            <w:pPr>
              <w:pStyle w:val="FootnoteText"/>
              <w:ind w:firstLine="1080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F726EA">
        <w:trPr>
          <w:trHeight w:val="721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80"/>
              <w:gridCol w:w="7513"/>
            </w:tblGrid>
            <w:tr w:rsidR="00A155E3" w:rsidRPr="003B7C5A" w:rsidTr="00BC7A3B">
              <w:trPr>
                <w:trHeight w:val="454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04149" w:rsidRPr="003B7C5A" w:rsidTr="00BC7A3B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F726EA" w:rsidRDefault="008C4DBA" w:rsidP="00F726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726E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</w:t>
                  </w:r>
                  <w:r w:rsidR="00304149" w:rsidRPr="00F726E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อเสนอแนะ ปัญหา อุปสรรคในการดำเนินงานของปีงบประมาณ พ.ศ. 2561 มาดำเนินการ</w:t>
                  </w:r>
                  <w:r w:rsidR="00304149" w:rsidRPr="00F726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="00304149" w:rsidRPr="00F726E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</w:t>
                  </w:r>
                  <w:r w:rsidR="00F726EA" w:rsidRPr="00F726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04149" w:rsidRPr="00F726E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พ.ศ. 2562 </w:t>
                  </w:r>
                  <w:r w:rsidR="00304149" w:rsidRPr="00F726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304149" w:rsidRPr="003B7C5A" w:rsidTr="00BC7A3B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F726EA" w:rsidRDefault="00304149" w:rsidP="00F726EA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726E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จัดทำมาตรการ/</w:t>
                  </w:r>
                  <w:r w:rsidRPr="00F726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 w:rsidRPr="00F726E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304149" w:rsidRPr="003B7C5A" w:rsidTr="00BC7A3B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F726EA" w:rsidRDefault="00304149" w:rsidP="00F726EA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726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 w:rsidRPr="00F726E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F726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304149" w:rsidRPr="003B7C5A" w:rsidTr="00BC7A3B">
              <w:trPr>
                <w:trHeight w:val="283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F726EA" w:rsidRDefault="00304149" w:rsidP="00F726EA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726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304149" w:rsidRPr="003B7C5A" w:rsidTr="00F726EA">
              <w:trPr>
                <w:trHeight w:val="1681"/>
                <w:jc w:val="center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4149" w:rsidRPr="00F108FD" w:rsidRDefault="00304149" w:rsidP="0030414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4149" w:rsidRPr="00F726EA" w:rsidRDefault="00304149" w:rsidP="00F726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726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591687" w:rsidP="00591687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  </w:t>
            </w: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BC7A3B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275"/>
              <w:gridCol w:w="1251"/>
              <w:gridCol w:w="1433"/>
            </w:tblGrid>
            <w:tr w:rsidR="002F054A" w:rsidRPr="003B7C5A" w:rsidTr="00591687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43DFD" w:rsidRPr="003B7C5A" w:rsidTr="00BC7A3B">
              <w:trPr>
                <w:trHeight w:val="1005"/>
                <w:jc w:val="center"/>
              </w:trPr>
              <w:tc>
                <w:tcPr>
                  <w:tcW w:w="4160" w:type="dxa"/>
                </w:tcPr>
                <w:p w:rsidR="00243DFD" w:rsidRPr="00215E10" w:rsidRDefault="00243DFD" w:rsidP="00243DF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34" w:type="dxa"/>
                </w:tcPr>
                <w:p w:rsidR="00243DFD" w:rsidRPr="00063FC1" w:rsidRDefault="00BC7A3B" w:rsidP="00063FC1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  <w:r w:rsidR="00063F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243DFD" w:rsidRPr="0059168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275" w:type="dxa"/>
                </w:tcPr>
                <w:p w:rsidR="008C4DBA" w:rsidRPr="00775AFF" w:rsidRDefault="008C4DBA" w:rsidP="00063FC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063FC1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251" w:type="dxa"/>
                </w:tcPr>
                <w:p w:rsidR="00243DFD" w:rsidRPr="00775AFF" w:rsidRDefault="008C4DBA" w:rsidP="00243DF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33" w:type="dxa"/>
                </w:tcPr>
                <w:p w:rsidR="00243DFD" w:rsidRPr="00775AFF" w:rsidRDefault="008C4DBA" w:rsidP="00243DF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591687" w:rsidRPr="003B7C5A" w:rsidRDefault="00591687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3B7C5A" w:rsidRPr="003B7C5A" w:rsidTr="00F726EA">
        <w:trPr>
          <w:trHeight w:val="964"/>
        </w:trPr>
        <w:tc>
          <w:tcPr>
            <w:tcW w:w="9498" w:type="dxa"/>
            <w:gridSpan w:val="3"/>
          </w:tcPr>
          <w:p w:rsidR="00F726EA" w:rsidRDefault="003B7C5A" w:rsidP="00F726E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F726EA" w:rsidP="00F726E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43DFD"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</w:t>
            </w:r>
            <w:r w:rsidR="00243D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43DFD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243DFD" w:rsidRPr="00163C04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แนวทางการประหยัดพลังงานไฟฟ้าของ</w:t>
            </w:r>
            <w:r w:rsidR="0053157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โครงการมหาวิทยาลัยไซเบอร์ไทย</w:t>
            </w:r>
          </w:p>
        </w:tc>
      </w:tr>
      <w:tr w:rsidR="003B7C5A" w:rsidRPr="003B7C5A" w:rsidTr="00F726EA">
        <w:trPr>
          <w:trHeight w:val="964"/>
        </w:trPr>
        <w:tc>
          <w:tcPr>
            <w:tcW w:w="9498" w:type="dxa"/>
            <w:gridSpan w:val="3"/>
          </w:tcPr>
          <w:p w:rsidR="00F726EA" w:rsidRDefault="003B7C5A" w:rsidP="00243DF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F726EA" w:rsidRDefault="00F726EA" w:rsidP="00243DF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43DF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726EA">
        <w:trPr>
          <w:trHeight w:val="964"/>
        </w:trPr>
        <w:tc>
          <w:tcPr>
            <w:tcW w:w="9498" w:type="dxa"/>
            <w:gridSpan w:val="3"/>
          </w:tcPr>
          <w:p w:rsidR="00F726EA" w:rsidRDefault="00487609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F726EA" w:rsidRDefault="00F726EA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43DF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726EA">
        <w:trPr>
          <w:trHeight w:val="964"/>
        </w:trPr>
        <w:tc>
          <w:tcPr>
            <w:tcW w:w="9498" w:type="dxa"/>
            <w:gridSpan w:val="3"/>
          </w:tcPr>
          <w:p w:rsidR="00F726EA" w:rsidRDefault="00841369" w:rsidP="00F726E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F726EA" w:rsidRDefault="00F726EA" w:rsidP="00F726E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43F5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84B" w:rsidRDefault="0078484B">
      <w:r>
        <w:separator/>
      </w:r>
    </w:p>
  </w:endnote>
  <w:endnote w:type="continuationSeparator" w:id="0">
    <w:p w:rsidR="0078484B" w:rsidRDefault="0078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84B" w:rsidRDefault="0078484B">
      <w:r>
        <w:separator/>
      </w:r>
    </w:p>
  </w:footnote>
  <w:footnote w:type="continuationSeparator" w:id="0">
    <w:p w:rsidR="0078484B" w:rsidRDefault="00784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D29C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041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D29C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0414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63FC1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5DA1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3DFD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04149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0412"/>
    <w:rsid w:val="003B7C5A"/>
    <w:rsid w:val="003C016E"/>
    <w:rsid w:val="003C2C30"/>
    <w:rsid w:val="003C5ACD"/>
    <w:rsid w:val="003E0FCD"/>
    <w:rsid w:val="003E1BC4"/>
    <w:rsid w:val="003E4227"/>
    <w:rsid w:val="003F0CC5"/>
    <w:rsid w:val="004032BC"/>
    <w:rsid w:val="00420AFB"/>
    <w:rsid w:val="00426790"/>
    <w:rsid w:val="004306B6"/>
    <w:rsid w:val="004309A4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068A7"/>
    <w:rsid w:val="00516FD7"/>
    <w:rsid w:val="00531570"/>
    <w:rsid w:val="005437F6"/>
    <w:rsid w:val="00546DE3"/>
    <w:rsid w:val="0057115A"/>
    <w:rsid w:val="005725B6"/>
    <w:rsid w:val="0058298B"/>
    <w:rsid w:val="00591687"/>
    <w:rsid w:val="00596721"/>
    <w:rsid w:val="005B1BF3"/>
    <w:rsid w:val="005B38E5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484B"/>
    <w:rsid w:val="007A21D4"/>
    <w:rsid w:val="007A5E7D"/>
    <w:rsid w:val="007A626F"/>
    <w:rsid w:val="007B6628"/>
    <w:rsid w:val="007E3388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4DBA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60BF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43F58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C7A3B"/>
    <w:rsid w:val="00BD29C1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3A9B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26EA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4FD3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FD4A8-3335-4194-99D5-A6C396AB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9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12</cp:revision>
  <cp:lastPrinted>2018-04-05T01:06:00Z</cp:lastPrinted>
  <dcterms:created xsi:type="dcterms:W3CDTF">2019-05-16T08:30:00Z</dcterms:created>
  <dcterms:modified xsi:type="dcterms:W3CDTF">2019-09-03T02:55:00Z</dcterms:modified>
</cp:coreProperties>
</file>